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63AE0" w14:textId="35F831C8" w:rsidR="00FB1A35" w:rsidRPr="00D505AB" w:rsidRDefault="00FB1A35" w:rsidP="00FB1A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05AB">
        <w:rPr>
          <w:b/>
          <w:noProof/>
          <w:sz w:val="24"/>
        </w:rPr>
        <w:t>3GPP TSG-CT Meeting #</w:t>
      </w:r>
      <w:r w:rsidR="008641FF" w:rsidRPr="00D505AB">
        <w:rPr>
          <w:b/>
          <w:noProof/>
          <w:sz w:val="24"/>
        </w:rPr>
        <w:t>12</w:t>
      </w:r>
      <w:r w:rsidR="00042B03">
        <w:rPr>
          <w:b/>
          <w:noProof/>
          <w:sz w:val="24"/>
        </w:rPr>
        <w:t>7</w:t>
      </w:r>
      <w:r w:rsidRPr="00D505AB">
        <w:rPr>
          <w:b/>
          <w:noProof/>
          <w:sz w:val="24"/>
        </w:rPr>
        <w:t>e</w:t>
      </w:r>
      <w:r w:rsidRPr="00D505AB">
        <w:rPr>
          <w:b/>
          <w:i/>
          <w:noProof/>
          <w:sz w:val="28"/>
        </w:rPr>
        <w:tab/>
      </w:r>
      <w:r w:rsidRPr="00D505AB">
        <w:rPr>
          <w:b/>
          <w:noProof/>
          <w:sz w:val="24"/>
        </w:rPr>
        <w:t>C</w:t>
      </w:r>
      <w:r w:rsidR="008641FF" w:rsidRPr="00D505AB">
        <w:rPr>
          <w:b/>
          <w:noProof/>
          <w:sz w:val="24"/>
        </w:rPr>
        <w:t>1</w:t>
      </w:r>
      <w:r w:rsidRPr="00D505AB">
        <w:rPr>
          <w:b/>
          <w:noProof/>
          <w:sz w:val="24"/>
        </w:rPr>
        <w:t>-20</w:t>
      </w:r>
      <w:r w:rsidR="00042B03">
        <w:rPr>
          <w:b/>
          <w:noProof/>
          <w:sz w:val="24"/>
        </w:rPr>
        <w:t>7218</w:t>
      </w:r>
    </w:p>
    <w:p w14:paraId="0C8A8DFD" w14:textId="22F8EAA7" w:rsidR="00D505AB" w:rsidRDefault="00D505AB" w:rsidP="00D505A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</w:t>
      </w:r>
      <w:r w:rsidR="00042B03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042B03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</w:t>
      </w:r>
      <w:r w:rsidR="00042B03">
        <w:rPr>
          <w:b/>
          <w:noProof/>
          <w:sz w:val="24"/>
        </w:rPr>
        <w:t>Novem</w:t>
      </w:r>
      <w:r>
        <w:rPr>
          <w:b/>
          <w:noProof/>
          <w:sz w:val="24"/>
        </w:rPr>
        <w:t>ber 2020</w:t>
      </w:r>
    </w:p>
    <w:p w14:paraId="694C2D03" w14:textId="7777777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Cs/>
        </w:rPr>
      </w:pPr>
    </w:p>
    <w:p w14:paraId="2A67B238" w14:textId="7777777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  <w:t>CT1</w:t>
      </w:r>
    </w:p>
    <w:p w14:paraId="672CD7EC" w14:textId="7A4ADE35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</w:t>
      </w:r>
      <w:r w:rsidR="008641FF" w:rsidRPr="00D505AB">
        <w:rPr>
          <w:rFonts w:ascii="Arial" w:hAnsi="Arial" w:cs="Arial"/>
          <w:b/>
          <w:bCs/>
        </w:rPr>
        <w:t>W</w:t>
      </w:r>
      <w:r w:rsidRPr="00D505AB">
        <w:rPr>
          <w:rFonts w:ascii="Arial" w:hAnsi="Arial" w:cs="Arial"/>
          <w:b/>
          <w:bCs/>
        </w:rPr>
        <w:t xml:space="preserve">ID on </w:t>
      </w:r>
      <w:r w:rsidR="008641FF" w:rsidRPr="00D505AB">
        <w:rPr>
          <w:rFonts w:ascii="Arial" w:hAnsi="Arial" w:cs="Arial"/>
          <w:b/>
          <w:bCs/>
        </w:rPr>
        <w:t xml:space="preserve">Reliable Data Service Serialization Indication </w:t>
      </w:r>
    </w:p>
    <w:p w14:paraId="3E6460CF" w14:textId="123EE559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 w:rsidR="00341A7C" w:rsidRPr="00D505AB">
        <w:rPr>
          <w:rFonts w:ascii="Arial" w:hAnsi="Arial" w:cs="Arial"/>
          <w:b/>
          <w:bCs/>
        </w:rPr>
        <w:t>Approval</w:t>
      </w:r>
    </w:p>
    <w:p w14:paraId="2BE2CA81" w14:textId="0C8EA6DB" w:rsidR="00FB1A35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341A7C" w:rsidRPr="00D505AB">
        <w:rPr>
          <w:rFonts w:ascii="Arial" w:hAnsi="Arial" w:cs="Arial"/>
          <w:b/>
          <w:bCs/>
        </w:rPr>
        <w:t>17.</w:t>
      </w:r>
      <w:r w:rsidR="00CD3ED7">
        <w:rPr>
          <w:rFonts w:ascii="Arial" w:hAnsi="Arial" w:cs="Arial"/>
          <w:b/>
          <w:bCs/>
        </w:rPr>
        <w:t>1.1</w:t>
      </w:r>
    </w:p>
    <w:p w14:paraId="367F8085" w14:textId="77777777" w:rsidR="00FB1A35" w:rsidRDefault="00FB1A35" w:rsidP="00FB1A3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E70D5FB" w14:textId="1F225F5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55B19">
        <w:t>Reliable Data Service Serialization Indication</w:t>
      </w:r>
    </w:p>
    <w:p w14:paraId="0E70D5FC" w14:textId="5C0412C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555B19">
        <w:t>RDSSI</w:t>
      </w:r>
    </w:p>
    <w:p w14:paraId="0E70D5FD" w14:textId="2721EDB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555B19" w:rsidRPr="00555B19">
        <w:rPr>
          <w:highlight w:val="green"/>
        </w:rPr>
        <w:t>{A number to be provided by MCC at the plenary}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7777777" w:rsidR="004260A5" w:rsidRPr="003313EA" w:rsidRDefault="004260A5" w:rsidP="004A40BE">
            <w:pPr>
              <w:pStyle w:val="TAC"/>
            </w:pP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50759C4E" w:rsidR="004876B9" w:rsidRPr="003313EA" w:rsidRDefault="00555B1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9A6092">
        <w:tc>
          <w:tcPr>
            <w:tcW w:w="1101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9A6092">
        <w:tc>
          <w:tcPr>
            <w:tcW w:w="1101" w:type="dxa"/>
          </w:tcPr>
          <w:p w14:paraId="0E70D635" w14:textId="0787AA4E" w:rsidR="00D33B98" w:rsidRPr="003313EA" w:rsidRDefault="00D33B98" w:rsidP="00D33B98">
            <w:pPr>
              <w:pStyle w:val="TAL"/>
            </w:pPr>
          </w:p>
        </w:tc>
        <w:tc>
          <w:tcPr>
            <w:tcW w:w="1101" w:type="dxa"/>
          </w:tcPr>
          <w:p w14:paraId="0E70D636" w14:textId="662DD66B" w:rsidR="00D33B98" w:rsidRPr="003313EA" w:rsidRDefault="00D33B98" w:rsidP="00D33B98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0E70D637" w14:textId="68858AE1" w:rsidR="00D33B98" w:rsidRPr="003313EA" w:rsidRDefault="00D33B98" w:rsidP="00D33B98">
            <w:pPr>
              <w:pStyle w:val="TAL"/>
              <w:rPr>
                <w:lang w:eastAsia="zh-CN"/>
              </w:rPr>
            </w:pPr>
          </w:p>
        </w:tc>
        <w:tc>
          <w:tcPr>
            <w:tcW w:w="7011" w:type="dxa"/>
          </w:tcPr>
          <w:p w14:paraId="0E70D638" w14:textId="052B4869" w:rsidR="00D33B98" w:rsidRPr="003B4903" w:rsidRDefault="00D33B98" w:rsidP="00D33B98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</w:p>
        </w:tc>
      </w:tr>
    </w:tbl>
    <w:p w14:paraId="0E70D63A" w14:textId="77777777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3313EA" w14:paraId="0E70D63D" w14:textId="77777777" w:rsidTr="00922FCB">
        <w:tc>
          <w:tcPr>
            <w:tcW w:w="11808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555B19" w:rsidRPr="003313EA" w14:paraId="0E70D645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0E70D642" w14:textId="7496A20C" w:rsidR="00555B19" w:rsidRPr="003313EA" w:rsidRDefault="008641FF" w:rsidP="00555B19">
            <w:pPr>
              <w:pStyle w:val="TAL"/>
              <w:rPr>
                <w:lang w:eastAsia="zh-CN"/>
              </w:rPr>
            </w:pPr>
            <w:r>
              <w:t>740039</w:t>
            </w:r>
          </w:p>
        </w:tc>
        <w:tc>
          <w:tcPr>
            <w:tcW w:w="3326" w:type="dxa"/>
          </w:tcPr>
          <w:p w14:paraId="0E70D643" w14:textId="02FB5818" w:rsidR="00555B19" w:rsidRPr="003313EA" w:rsidRDefault="008641FF" w:rsidP="00555B19">
            <w:pPr>
              <w:pStyle w:val="TAL"/>
              <w:rPr>
                <w:lang w:eastAsia="zh-CN"/>
              </w:rPr>
            </w:pPr>
            <w:r w:rsidRPr="008641FF">
              <w:rPr>
                <w:rFonts w:cs="Arial"/>
                <w:szCs w:val="18"/>
              </w:rPr>
              <w:t>CT1 aspects of extended architecture enhancements for Cellular Internet of Things</w:t>
            </w:r>
          </w:p>
        </w:tc>
        <w:tc>
          <w:tcPr>
            <w:tcW w:w="3685" w:type="dxa"/>
          </w:tcPr>
          <w:p w14:paraId="0E70D644" w14:textId="421B694F" w:rsidR="00555B19" w:rsidRPr="00FF295B" w:rsidRDefault="00555B19" w:rsidP="00555B19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 xml:space="preserve">The Work Item that originally created the Reliable Data Service </w:t>
            </w:r>
          </w:p>
        </w:tc>
      </w:tr>
      <w:tr w:rsidR="00555B19" w:rsidRPr="003313EA" w14:paraId="416EB8A8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05FC367E" w14:textId="1B433555" w:rsidR="00555B19" w:rsidRDefault="008641FF" w:rsidP="00555B19">
            <w:pPr>
              <w:pStyle w:val="TAL"/>
              <w:rPr>
                <w:lang w:eastAsia="zh-CN"/>
              </w:rPr>
            </w:pPr>
            <w:r>
              <w:t>780006</w:t>
            </w:r>
          </w:p>
        </w:tc>
        <w:tc>
          <w:tcPr>
            <w:tcW w:w="3326" w:type="dxa"/>
          </w:tcPr>
          <w:p w14:paraId="37C336FF" w14:textId="409E81AA" w:rsidR="00555B19" w:rsidRDefault="008641FF" w:rsidP="00555B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CT3 aspects of NAPS</w:t>
            </w:r>
          </w:p>
        </w:tc>
        <w:tc>
          <w:tcPr>
            <w:tcW w:w="3685" w:type="dxa"/>
          </w:tcPr>
          <w:p w14:paraId="5721A974" w14:textId="419DBC29" w:rsidR="00555B19" w:rsidRDefault="00555B19" w:rsidP="00555B19">
            <w:pPr>
              <w:pStyle w:val="tah0"/>
              <w:rPr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The Work Item that added the API exposure for the Reliable Data Service on T8</w:t>
            </w:r>
          </w:p>
        </w:tc>
      </w:tr>
      <w:tr w:rsidR="00555B19" w:rsidRPr="003313EA" w14:paraId="338A4AB3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1D49137" w14:textId="57B690A5" w:rsidR="00555B19" w:rsidRDefault="008641FF" w:rsidP="00555B19">
            <w:pPr>
              <w:pStyle w:val="TAL"/>
              <w:rPr>
                <w:lang w:eastAsia="zh-CN"/>
              </w:rPr>
            </w:pPr>
            <w:r>
              <w:t>830039</w:t>
            </w:r>
          </w:p>
        </w:tc>
        <w:tc>
          <w:tcPr>
            <w:tcW w:w="3326" w:type="dxa"/>
          </w:tcPr>
          <w:p w14:paraId="32D3E7D0" w14:textId="179CA944" w:rsidR="00555B19" w:rsidRDefault="008641FF" w:rsidP="00555B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CT3 aspects of 5G_CIoT</w:t>
            </w:r>
          </w:p>
        </w:tc>
        <w:tc>
          <w:tcPr>
            <w:tcW w:w="3685" w:type="dxa"/>
          </w:tcPr>
          <w:p w14:paraId="0670E192" w14:textId="11A4225E" w:rsidR="00555B19" w:rsidRDefault="00555B19" w:rsidP="00555B19">
            <w:pPr>
              <w:pStyle w:val="tah0"/>
              <w:rPr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Work Item that added the Reliable Data Service to 5GC and added the API exposure for the Reliable Data Service on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Nnef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/N33</w:t>
            </w:r>
          </w:p>
        </w:tc>
      </w:tr>
      <w:tr w:rsidR="002E315C" w:rsidRPr="003313EA" w14:paraId="75A52588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061BFE4" w14:textId="0BF54809" w:rsidR="002E315C" w:rsidRDefault="002E315C" w:rsidP="002E315C">
            <w:pPr>
              <w:pStyle w:val="TAL"/>
            </w:pPr>
            <w:r>
              <w:t>840017</w:t>
            </w:r>
          </w:p>
        </w:tc>
        <w:tc>
          <w:tcPr>
            <w:tcW w:w="3326" w:type="dxa"/>
          </w:tcPr>
          <w:p w14:paraId="510B5C6D" w14:textId="5B05C03A" w:rsidR="002E315C" w:rsidRDefault="002E315C" w:rsidP="002E315C">
            <w:pPr>
              <w:pStyle w:val="TAL"/>
              <w:rPr>
                <w:rFonts w:cs="Arial"/>
                <w:szCs w:val="18"/>
              </w:rPr>
            </w:pPr>
            <w:r w:rsidRPr="00555B19">
              <w:rPr>
                <w:rFonts w:eastAsia="DengXian"/>
                <w:lang w:eastAsia="zh-CN"/>
              </w:rPr>
              <w:t>Reliable Data Service Serialization Indication</w:t>
            </w:r>
          </w:p>
        </w:tc>
        <w:tc>
          <w:tcPr>
            <w:tcW w:w="3685" w:type="dxa"/>
          </w:tcPr>
          <w:p w14:paraId="3BE5B031" w14:textId="292128C7" w:rsidR="002E315C" w:rsidRDefault="002E315C" w:rsidP="002E315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Work Item that introduced serialization indication in stage-2 specifications</w:t>
            </w:r>
          </w:p>
        </w:tc>
      </w:tr>
    </w:tbl>
    <w:p w14:paraId="0E70D646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59DF49D3" w14:textId="77777777" w:rsidR="00C8752B" w:rsidRPr="00C8752B" w:rsidRDefault="00D505AB" w:rsidP="00C8752B">
      <w:pPr>
        <w:pStyle w:val="CRCoverPage"/>
        <w:spacing w:after="0"/>
        <w:ind w:left="100"/>
        <w:rPr>
          <w:rFonts w:ascii="Times New Roman" w:hAnsi="Times New Roman"/>
          <w:noProof/>
        </w:rPr>
      </w:pPr>
      <w:r w:rsidRPr="00C8752B">
        <w:rPr>
          <w:rFonts w:ascii="Times New Roman" w:hAnsi="Times New Roman"/>
        </w:rPr>
        <w:t>A</w:t>
      </w:r>
      <w:r w:rsidR="0095795F" w:rsidRPr="00C8752B">
        <w:rPr>
          <w:rFonts w:ascii="Times New Roman" w:hAnsi="Times New Roman"/>
        </w:rPr>
        <w:t>s part of the RDSSI (SP-190</w:t>
      </w:r>
      <w:r w:rsidR="008641FF" w:rsidRPr="00C8752B">
        <w:rPr>
          <w:rFonts w:ascii="Times New Roman" w:hAnsi="Times New Roman"/>
        </w:rPr>
        <w:t>446</w:t>
      </w:r>
      <w:r w:rsidR="0095795F" w:rsidRPr="00C8752B">
        <w:rPr>
          <w:rFonts w:ascii="Times New Roman" w:hAnsi="Times New Roman"/>
        </w:rPr>
        <w:t xml:space="preserve">) work item, SA2 added support to the Reliable Data Service for indicating the serialization format of the data that will be sent in a NIDD session. </w:t>
      </w:r>
      <w:r w:rsidR="00C8752B" w:rsidRPr="00C8752B">
        <w:rPr>
          <w:rFonts w:ascii="Times New Roman" w:hAnsi="Times New Roman"/>
          <w:noProof/>
        </w:rPr>
        <w:t>This feature was added to the SCEF in TS 23.682 (clauses 4.5.14.3 and 5.31.2) and the NEF in TS 23.501 (clause 5.13.6) and TS 23.502 (clause 4.25.3).</w:t>
      </w:r>
    </w:p>
    <w:p w14:paraId="245EE136" w14:textId="66200296" w:rsidR="0095795F" w:rsidRDefault="0095795F" w:rsidP="00251D80"/>
    <w:p w14:paraId="0E70D64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1B3F3B" w14:textId="77777777" w:rsidR="00C8752B" w:rsidRDefault="0095795F" w:rsidP="00C8752B">
      <w:r>
        <w:t xml:space="preserve">The objective of this work item is to do the necessary stage 3 updates </w:t>
      </w:r>
      <w:r w:rsidR="00C8752B">
        <w:t xml:space="preserve">to </w:t>
      </w:r>
      <w:r>
        <w:t xml:space="preserve">add support to the Reliable Data Service for indicating the serialization format of the data that will be sent in a NIDD session. </w:t>
      </w:r>
      <w:r w:rsidR="00C8752B">
        <w:t>The objectives for the specific WGs are as follows:</w:t>
      </w:r>
    </w:p>
    <w:p w14:paraId="2F5574E1" w14:textId="77777777" w:rsidR="00C8752B" w:rsidRDefault="00C8752B" w:rsidP="00C8752B">
      <w:r>
        <w:t>CT1:</w:t>
      </w:r>
    </w:p>
    <w:p w14:paraId="7C71A949" w14:textId="77777777" w:rsidR="00C8752B" w:rsidRDefault="00C8752B" w:rsidP="00C8752B">
      <w:r>
        <w:t>- Update the Manage Port command and add support for serialization format.</w:t>
      </w:r>
    </w:p>
    <w:p w14:paraId="367A8C29" w14:textId="77777777" w:rsidR="00C8752B" w:rsidRDefault="00C8752B" w:rsidP="00C8752B">
      <w:r>
        <w:t>CT3:</w:t>
      </w:r>
    </w:p>
    <w:p w14:paraId="165FC5FB" w14:textId="77777777" w:rsidR="00C8752B" w:rsidRDefault="00C8752B" w:rsidP="00C8752B">
      <w:r>
        <w:t>- Update the NIDD API and add support for serialization format. The serialization format can be reserved by the SCS/AS, the reserved serialization formats can be queried by the SCS/AS and the SCEF can notify the reserved serialization formats.</w:t>
      </w:r>
    </w:p>
    <w:p w14:paraId="02BB55C8" w14:textId="733AF3CA" w:rsidR="0095795F" w:rsidRDefault="0095795F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80EFA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0228FFDE" w:rsidR="00B80EFA" w:rsidRPr="003019C3" w:rsidRDefault="00B80EFA" w:rsidP="0031402B">
            <w:pPr>
              <w:spacing w:after="0"/>
              <w:rPr>
                <w:i/>
              </w:rPr>
            </w:pPr>
            <w:r w:rsidRPr="003019C3">
              <w:rPr>
                <w:i/>
              </w:rPr>
              <w:t>TS 2</w:t>
            </w:r>
            <w:r>
              <w:rPr>
                <w:i/>
              </w:rPr>
              <w:t>4.250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1A1EEF7E" w:rsidR="00B80EFA" w:rsidRPr="003019C3" w:rsidRDefault="00B80EFA" w:rsidP="0031402B">
            <w:pPr>
              <w:spacing w:after="0"/>
              <w:rPr>
                <w:i/>
              </w:rPr>
            </w:pPr>
            <w:r>
              <w:rPr>
                <w:i/>
              </w:rPr>
              <w:t>Updates to Manage Port command for adding serialization format.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77777777" w:rsidR="00B80EFA" w:rsidRPr="00DA19A8" w:rsidRDefault="00B80EFA" w:rsidP="0031402B">
            <w:pPr>
              <w:spacing w:after="0"/>
              <w:rPr>
                <w:i/>
                <w:color w:val="A6A6A6"/>
              </w:rPr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656C2411" w:rsidR="00B80EFA" w:rsidRPr="002E315C" w:rsidRDefault="002E315C" w:rsidP="0031402B">
            <w:pPr>
              <w:spacing w:after="0"/>
              <w:rPr>
                <w:iCs/>
              </w:rPr>
            </w:pPr>
            <w:r w:rsidRPr="002E315C">
              <w:rPr>
                <w:iCs/>
              </w:rPr>
              <w:t xml:space="preserve"> CT1</w:t>
            </w:r>
          </w:p>
        </w:tc>
      </w:tr>
      <w:tr w:rsidR="00B80EFA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32FE9DD1" w:rsidR="00B80EFA" w:rsidRPr="003019C3" w:rsidRDefault="00B80EFA" w:rsidP="0031402B">
            <w:pPr>
              <w:spacing w:after="0"/>
              <w:rPr>
                <w:i/>
              </w:rPr>
            </w:pPr>
            <w:r>
              <w:rPr>
                <w:i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59580712" w:rsidR="00B80EFA" w:rsidRDefault="00B80EFA" w:rsidP="0031402B">
            <w:pPr>
              <w:spacing w:after="0"/>
              <w:rPr>
                <w:i/>
              </w:rPr>
            </w:pPr>
            <w:r>
              <w:rPr>
                <w:i/>
              </w:rPr>
              <w:t xml:space="preserve">Updates to </w:t>
            </w:r>
            <w:r w:rsidR="00C8752B">
              <w:rPr>
                <w:i/>
              </w:rPr>
              <w:t>NIDD API</w:t>
            </w:r>
            <w:r>
              <w:rPr>
                <w:i/>
              </w:rPr>
              <w:t xml:space="preserve"> and add support for serialization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1F55EC0E" w:rsidR="00B80EFA" w:rsidRDefault="00B80EFA" w:rsidP="0031402B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211417C1" w:rsidR="00B80EFA" w:rsidRPr="002E315C" w:rsidRDefault="00C8752B" w:rsidP="0031402B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 </w:t>
            </w:r>
            <w:bookmarkStart w:id="0" w:name="_GoBack"/>
            <w:bookmarkEnd w:id="0"/>
            <w:r w:rsidR="002E315C" w:rsidRPr="002E315C">
              <w:rPr>
                <w:iCs/>
              </w:rPr>
              <w:t>CT3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112B587F" w:rsidR="009C7486" w:rsidRDefault="001F3F9C" w:rsidP="001F3F9C">
      <w:pPr>
        <w:spacing w:after="0"/>
        <w:ind w:left="1134"/>
      </w:pPr>
      <w:r w:rsidRPr="00B80EFA">
        <w:t>Vivek Gupta</w:t>
      </w:r>
      <w:r w:rsidR="001A1968">
        <w:t>, Intel,</w:t>
      </w:r>
      <w:r w:rsidRPr="00B80EFA">
        <w:t xml:space="preserve"> (vivek.g.gupta@intel.com)</w:t>
      </w:r>
      <w:r w:rsidRPr="00B80EFA" w:rsidDel="001F3F9C">
        <w:t xml:space="preserve"> </w:t>
      </w:r>
    </w:p>
    <w:p w14:paraId="08271287" w14:textId="77777777" w:rsidR="001F3F9C" w:rsidRPr="00BF4875" w:rsidRDefault="001F3F9C" w:rsidP="001F3F9C">
      <w:pPr>
        <w:spacing w:after="0"/>
        <w:ind w:left="1134"/>
        <w:rPr>
          <w:color w:val="000000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0" w14:textId="158BA930" w:rsidR="00F815BF" w:rsidRDefault="00F815BF" w:rsidP="00F815BF">
      <w:pPr>
        <w:spacing w:after="0"/>
      </w:pPr>
    </w:p>
    <w:p w14:paraId="0E70D691" w14:textId="77777777" w:rsidR="00F815BF" w:rsidRDefault="00F815BF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401507EA" w:rsidR="00557B2E" w:rsidRPr="003313EA" w:rsidRDefault="00622E0A" w:rsidP="001C5C86">
            <w:pPr>
              <w:pStyle w:val="TAL"/>
            </w:pPr>
            <w:proofErr w:type="spellStart"/>
            <w:r>
              <w:t>Convida</w:t>
            </w:r>
            <w:proofErr w:type="spellEnd"/>
            <w:r>
              <w:t xml:space="preserve"> Wireless LLC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A822B63" w:rsidR="0048267C" w:rsidRPr="003313EA" w:rsidRDefault="00D505AB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549CBFD8" w:rsidR="0048267C" w:rsidRPr="003313EA" w:rsidRDefault="00D505AB" w:rsidP="001C5C8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727EBE23" w:rsidR="0048267C" w:rsidRPr="003313EA" w:rsidRDefault="001F3F9C" w:rsidP="001C5C86">
            <w:pPr>
              <w:pStyle w:val="TAL"/>
            </w:pPr>
            <w:r>
              <w:t>Deutsche Telekom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463810" w:rsidR="00025316" w:rsidRPr="003313EA" w:rsidRDefault="00025316" w:rsidP="001C5C86">
            <w:pPr>
              <w:pStyle w:val="TAL"/>
            </w:pP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5E199C0" w:rsidR="00025316" w:rsidRPr="003313EA" w:rsidRDefault="00025316" w:rsidP="001C5C86">
            <w:pPr>
              <w:pStyle w:val="TAL"/>
            </w:pP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4AD42FB8" w:rsidR="00584C79" w:rsidRDefault="00584C79" w:rsidP="001C5C86">
            <w:pPr>
              <w:pStyle w:val="TAL"/>
            </w:pP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49377EEF" w:rsidR="001E3FB9" w:rsidRDefault="001E3FB9" w:rsidP="001C5C86">
            <w:pPr>
              <w:pStyle w:val="TAL"/>
              <w:rPr>
                <w:lang w:eastAsia="zh-CN"/>
              </w:rPr>
            </w:pP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710D6F89" w:rsidR="000350C5" w:rsidRDefault="000350C5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E2DF5" w14:textId="77777777" w:rsidR="000D1294" w:rsidRDefault="000D1294">
      <w:r>
        <w:separator/>
      </w:r>
    </w:p>
  </w:endnote>
  <w:endnote w:type="continuationSeparator" w:id="0">
    <w:p w14:paraId="6A969D28" w14:textId="77777777" w:rsidR="000D1294" w:rsidRDefault="000D1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B67FA" w14:textId="77777777" w:rsidR="000D1294" w:rsidRDefault="000D1294">
      <w:r>
        <w:separator/>
      </w:r>
    </w:p>
  </w:footnote>
  <w:footnote w:type="continuationSeparator" w:id="0">
    <w:p w14:paraId="1905556B" w14:textId="77777777" w:rsidR="000D1294" w:rsidRDefault="000D1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50C5"/>
    <w:rsid w:val="00037C06"/>
    <w:rsid w:val="0004150C"/>
    <w:rsid w:val="00042B03"/>
    <w:rsid w:val="00044DAE"/>
    <w:rsid w:val="0004770A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59A5"/>
    <w:rsid w:val="00082CCB"/>
    <w:rsid w:val="0008537C"/>
    <w:rsid w:val="000979E4"/>
    <w:rsid w:val="000A3125"/>
    <w:rsid w:val="000B03DA"/>
    <w:rsid w:val="000B0519"/>
    <w:rsid w:val="000B1ABD"/>
    <w:rsid w:val="000B61FD"/>
    <w:rsid w:val="000C0BF7"/>
    <w:rsid w:val="000C5FE3"/>
    <w:rsid w:val="000D122A"/>
    <w:rsid w:val="000D1294"/>
    <w:rsid w:val="000D6852"/>
    <w:rsid w:val="000D798D"/>
    <w:rsid w:val="000E55AD"/>
    <w:rsid w:val="000E630D"/>
    <w:rsid w:val="000E726C"/>
    <w:rsid w:val="000F34E2"/>
    <w:rsid w:val="000F660B"/>
    <w:rsid w:val="001001BD"/>
    <w:rsid w:val="00102222"/>
    <w:rsid w:val="0010764F"/>
    <w:rsid w:val="00117C0E"/>
    <w:rsid w:val="00120541"/>
    <w:rsid w:val="00120F8F"/>
    <w:rsid w:val="001211F3"/>
    <w:rsid w:val="00127B5D"/>
    <w:rsid w:val="00130782"/>
    <w:rsid w:val="00142B51"/>
    <w:rsid w:val="00173998"/>
    <w:rsid w:val="00174617"/>
    <w:rsid w:val="001759A7"/>
    <w:rsid w:val="00181565"/>
    <w:rsid w:val="0018644F"/>
    <w:rsid w:val="001A0B88"/>
    <w:rsid w:val="001A1968"/>
    <w:rsid w:val="001A248D"/>
    <w:rsid w:val="001A4192"/>
    <w:rsid w:val="001C57DF"/>
    <w:rsid w:val="001C5C86"/>
    <w:rsid w:val="001C718D"/>
    <w:rsid w:val="001E14C4"/>
    <w:rsid w:val="001E3FB9"/>
    <w:rsid w:val="001F3F9C"/>
    <w:rsid w:val="001F7EB4"/>
    <w:rsid w:val="002000C2"/>
    <w:rsid w:val="00205F25"/>
    <w:rsid w:val="00213ABC"/>
    <w:rsid w:val="00221B1E"/>
    <w:rsid w:val="00223EBF"/>
    <w:rsid w:val="00233760"/>
    <w:rsid w:val="00240DCD"/>
    <w:rsid w:val="0024190C"/>
    <w:rsid w:val="0024786B"/>
    <w:rsid w:val="00251D80"/>
    <w:rsid w:val="00254FB5"/>
    <w:rsid w:val="00256F11"/>
    <w:rsid w:val="00257865"/>
    <w:rsid w:val="002640E5"/>
    <w:rsid w:val="0026436F"/>
    <w:rsid w:val="0026606E"/>
    <w:rsid w:val="00276403"/>
    <w:rsid w:val="0028427D"/>
    <w:rsid w:val="00293775"/>
    <w:rsid w:val="00294ECD"/>
    <w:rsid w:val="002B093B"/>
    <w:rsid w:val="002B0F55"/>
    <w:rsid w:val="002C1C50"/>
    <w:rsid w:val="002C3AB0"/>
    <w:rsid w:val="002E315C"/>
    <w:rsid w:val="002E3C0C"/>
    <w:rsid w:val="002E6A7D"/>
    <w:rsid w:val="002E7A9E"/>
    <w:rsid w:val="002F3C41"/>
    <w:rsid w:val="002F6C5C"/>
    <w:rsid w:val="002F6D27"/>
    <w:rsid w:val="0030045C"/>
    <w:rsid w:val="00305679"/>
    <w:rsid w:val="0030793F"/>
    <w:rsid w:val="00307E6D"/>
    <w:rsid w:val="003205AD"/>
    <w:rsid w:val="0033027D"/>
    <w:rsid w:val="003313EA"/>
    <w:rsid w:val="00334F75"/>
    <w:rsid w:val="00335FB2"/>
    <w:rsid w:val="00341A7C"/>
    <w:rsid w:val="00344158"/>
    <w:rsid w:val="00347B74"/>
    <w:rsid w:val="00355CB6"/>
    <w:rsid w:val="003619DD"/>
    <w:rsid w:val="00366257"/>
    <w:rsid w:val="00372604"/>
    <w:rsid w:val="0038516D"/>
    <w:rsid w:val="003869D7"/>
    <w:rsid w:val="0039094D"/>
    <w:rsid w:val="00390B0E"/>
    <w:rsid w:val="003A08AA"/>
    <w:rsid w:val="003A1EB0"/>
    <w:rsid w:val="003A3607"/>
    <w:rsid w:val="003B21B9"/>
    <w:rsid w:val="003C0F14"/>
    <w:rsid w:val="003C2DA6"/>
    <w:rsid w:val="003C6DA6"/>
    <w:rsid w:val="003D1398"/>
    <w:rsid w:val="003D2781"/>
    <w:rsid w:val="003D62A9"/>
    <w:rsid w:val="003E3DAD"/>
    <w:rsid w:val="003E7105"/>
    <w:rsid w:val="003F04C7"/>
    <w:rsid w:val="003F268E"/>
    <w:rsid w:val="003F3EED"/>
    <w:rsid w:val="003F7142"/>
    <w:rsid w:val="003F7B3D"/>
    <w:rsid w:val="00406478"/>
    <w:rsid w:val="00411698"/>
    <w:rsid w:val="00413374"/>
    <w:rsid w:val="00414164"/>
    <w:rsid w:val="00414EE6"/>
    <w:rsid w:val="0041789B"/>
    <w:rsid w:val="004260A5"/>
    <w:rsid w:val="00427678"/>
    <w:rsid w:val="00432283"/>
    <w:rsid w:val="0043745F"/>
    <w:rsid w:val="004375E6"/>
    <w:rsid w:val="00437F58"/>
    <w:rsid w:val="0044029F"/>
    <w:rsid w:val="00440BC9"/>
    <w:rsid w:val="0045130D"/>
    <w:rsid w:val="00453297"/>
    <w:rsid w:val="00454609"/>
    <w:rsid w:val="00455DE4"/>
    <w:rsid w:val="00472F8A"/>
    <w:rsid w:val="00473E73"/>
    <w:rsid w:val="0048267C"/>
    <w:rsid w:val="004876B9"/>
    <w:rsid w:val="00487F9F"/>
    <w:rsid w:val="00492600"/>
    <w:rsid w:val="00493A79"/>
    <w:rsid w:val="00495840"/>
    <w:rsid w:val="004979ED"/>
    <w:rsid w:val="004A40BE"/>
    <w:rsid w:val="004A6A60"/>
    <w:rsid w:val="004B0916"/>
    <w:rsid w:val="004C18A2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15C29"/>
    <w:rsid w:val="00540D3B"/>
    <w:rsid w:val="0055216E"/>
    <w:rsid w:val="00552C2C"/>
    <w:rsid w:val="005555B7"/>
    <w:rsid w:val="00555B19"/>
    <w:rsid w:val="005562A8"/>
    <w:rsid w:val="005573BB"/>
    <w:rsid w:val="00557B2E"/>
    <w:rsid w:val="00561267"/>
    <w:rsid w:val="00567857"/>
    <w:rsid w:val="00571E3F"/>
    <w:rsid w:val="00574059"/>
    <w:rsid w:val="00584C79"/>
    <w:rsid w:val="00586951"/>
    <w:rsid w:val="00590087"/>
    <w:rsid w:val="005A032D"/>
    <w:rsid w:val="005A1346"/>
    <w:rsid w:val="005A69BE"/>
    <w:rsid w:val="005B0A4B"/>
    <w:rsid w:val="005C06D3"/>
    <w:rsid w:val="005C29F7"/>
    <w:rsid w:val="005C4F58"/>
    <w:rsid w:val="005C5E8D"/>
    <w:rsid w:val="005C78F2"/>
    <w:rsid w:val="005D057C"/>
    <w:rsid w:val="005D3FEC"/>
    <w:rsid w:val="005D44BE"/>
    <w:rsid w:val="005D6867"/>
    <w:rsid w:val="005E088B"/>
    <w:rsid w:val="005E5824"/>
    <w:rsid w:val="005F6096"/>
    <w:rsid w:val="006050CF"/>
    <w:rsid w:val="00611EC4"/>
    <w:rsid w:val="00612542"/>
    <w:rsid w:val="006146D2"/>
    <w:rsid w:val="00620B3F"/>
    <w:rsid w:val="00622E0A"/>
    <w:rsid w:val="006239E7"/>
    <w:rsid w:val="006254C4"/>
    <w:rsid w:val="006256EB"/>
    <w:rsid w:val="006323BE"/>
    <w:rsid w:val="006367E1"/>
    <w:rsid w:val="006418C6"/>
    <w:rsid w:val="00641ED8"/>
    <w:rsid w:val="00642ED1"/>
    <w:rsid w:val="00643675"/>
    <w:rsid w:val="00650D8D"/>
    <w:rsid w:val="00654893"/>
    <w:rsid w:val="006633A4"/>
    <w:rsid w:val="00671BBB"/>
    <w:rsid w:val="00682237"/>
    <w:rsid w:val="00682F9E"/>
    <w:rsid w:val="0068774C"/>
    <w:rsid w:val="006A0EF8"/>
    <w:rsid w:val="006A45BA"/>
    <w:rsid w:val="006B3F26"/>
    <w:rsid w:val="006B4280"/>
    <w:rsid w:val="006B4B1C"/>
    <w:rsid w:val="006B7E33"/>
    <w:rsid w:val="006C3790"/>
    <w:rsid w:val="006C4991"/>
    <w:rsid w:val="006E0F19"/>
    <w:rsid w:val="006E1FDA"/>
    <w:rsid w:val="006E5E87"/>
    <w:rsid w:val="0070471F"/>
    <w:rsid w:val="00706A1A"/>
    <w:rsid w:val="00707673"/>
    <w:rsid w:val="007162BE"/>
    <w:rsid w:val="00722267"/>
    <w:rsid w:val="007324D4"/>
    <w:rsid w:val="00743405"/>
    <w:rsid w:val="00746F46"/>
    <w:rsid w:val="0075252A"/>
    <w:rsid w:val="00764B84"/>
    <w:rsid w:val="00765028"/>
    <w:rsid w:val="007701A3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34A60"/>
    <w:rsid w:val="00846892"/>
    <w:rsid w:val="00854ECC"/>
    <w:rsid w:val="008607AE"/>
    <w:rsid w:val="00863E89"/>
    <w:rsid w:val="008641FF"/>
    <w:rsid w:val="00872B3B"/>
    <w:rsid w:val="008730BF"/>
    <w:rsid w:val="0088222A"/>
    <w:rsid w:val="008835FC"/>
    <w:rsid w:val="0088468D"/>
    <w:rsid w:val="008901F6"/>
    <w:rsid w:val="00890571"/>
    <w:rsid w:val="0089656F"/>
    <w:rsid w:val="00896C03"/>
    <w:rsid w:val="008A0965"/>
    <w:rsid w:val="008A495D"/>
    <w:rsid w:val="008A5775"/>
    <w:rsid w:val="008A76FD"/>
    <w:rsid w:val="008B114B"/>
    <w:rsid w:val="008B1585"/>
    <w:rsid w:val="008B2D09"/>
    <w:rsid w:val="008B4951"/>
    <w:rsid w:val="008B519F"/>
    <w:rsid w:val="008C0E78"/>
    <w:rsid w:val="008C2B23"/>
    <w:rsid w:val="008C537F"/>
    <w:rsid w:val="008D658B"/>
    <w:rsid w:val="008E3951"/>
    <w:rsid w:val="008E7855"/>
    <w:rsid w:val="00922FCB"/>
    <w:rsid w:val="00924CD3"/>
    <w:rsid w:val="00925C9B"/>
    <w:rsid w:val="00931938"/>
    <w:rsid w:val="00935CB0"/>
    <w:rsid w:val="00942390"/>
    <w:rsid w:val="009428A9"/>
    <w:rsid w:val="009437A2"/>
    <w:rsid w:val="00944B28"/>
    <w:rsid w:val="00945852"/>
    <w:rsid w:val="0095795F"/>
    <w:rsid w:val="0096023F"/>
    <w:rsid w:val="00960E9F"/>
    <w:rsid w:val="00967838"/>
    <w:rsid w:val="00982CD6"/>
    <w:rsid w:val="00985B73"/>
    <w:rsid w:val="009870A7"/>
    <w:rsid w:val="00992266"/>
    <w:rsid w:val="00994A54"/>
    <w:rsid w:val="009A01EB"/>
    <w:rsid w:val="009A0B51"/>
    <w:rsid w:val="009A3BC4"/>
    <w:rsid w:val="009A527F"/>
    <w:rsid w:val="009A6092"/>
    <w:rsid w:val="009A6EAC"/>
    <w:rsid w:val="009B1936"/>
    <w:rsid w:val="009B493F"/>
    <w:rsid w:val="009C2977"/>
    <w:rsid w:val="009C2DCC"/>
    <w:rsid w:val="009C7486"/>
    <w:rsid w:val="009D350F"/>
    <w:rsid w:val="009D7240"/>
    <w:rsid w:val="009E2982"/>
    <w:rsid w:val="009E6C21"/>
    <w:rsid w:val="009F7959"/>
    <w:rsid w:val="00A01CFF"/>
    <w:rsid w:val="00A04584"/>
    <w:rsid w:val="00A0629A"/>
    <w:rsid w:val="00A10539"/>
    <w:rsid w:val="00A11D81"/>
    <w:rsid w:val="00A15763"/>
    <w:rsid w:val="00A226C6"/>
    <w:rsid w:val="00A2374E"/>
    <w:rsid w:val="00A23EA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324B"/>
    <w:rsid w:val="00AB3A38"/>
    <w:rsid w:val="00AB58BF"/>
    <w:rsid w:val="00AD0751"/>
    <w:rsid w:val="00AD3CE5"/>
    <w:rsid w:val="00AD77C4"/>
    <w:rsid w:val="00AE25BF"/>
    <w:rsid w:val="00AF0C13"/>
    <w:rsid w:val="00B025ED"/>
    <w:rsid w:val="00B03AF5"/>
    <w:rsid w:val="00B03C01"/>
    <w:rsid w:val="00B078D6"/>
    <w:rsid w:val="00B1248D"/>
    <w:rsid w:val="00B14709"/>
    <w:rsid w:val="00B16BB6"/>
    <w:rsid w:val="00B2743D"/>
    <w:rsid w:val="00B3015C"/>
    <w:rsid w:val="00B30B4F"/>
    <w:rsid w:val="00B344D8"/>
    <w:rsid w:val="00B42618"/>
    <w:rsid w:val="00B567D1"/>
    <w:rsid w:val="00B70348"/>
    <w:rsid w:val="00B73B4C"/>
    <w:rsid w:val="00B73F75"/>
    <w:rsid w:val="00B753B3"/>
    <w:rsid w:val="00B80EFA"/>
    <w:rsid w:val="00B8483E"/>
    <w:rsid w:val="00B946CD"/>
    <w:rsid w:val="00B96481"/>
    <w:rsid w:val="00BA3A53"/>
    <w:rsid w:val="00BA3C54"/>
    <w:rsid w:val="00BA4095"/>
    <w:rsid w:val="00BA53F9"/>
    <w:rsid w:val="00BA5B43"/>
    <w:rsid w:val="00BB1056"/>
    <w:rsid w:val="00BB3227"/>
    <w:rsid w:val="00BB42AC"/>
    <w:rsid w:val="00BB5EBF"/>
    <w:rsid w:val="00BC642A"/>
    <w:rsid w:val="00BD1EC1"/>
    <w:rsid w:val="00BF4875"/>
    <w:rsid w:val="00BF7551"/>
    <w:rsid w:val="00BF7C9D"/>
    <w:rsid w:val="00C01E8C"/>
    <w:rsid w:val="00C02DF6"/>
    <w:rsid w:val="00C03E01"/>
    <w:rsid w:val="00C17273"/>
    <w:rsid w:val="00C234B7"/>
    <w:rsid w:val="00C23582"/>
    <w:rsid w:val="00C26E6F"/>
    <w:rsid w:val="00C2724D"/>
    <w:rsid w:val="00C27CA9"/>
    <w:rsid w:val="00C317E7"/>
    <w:rsid w:val="00C31E91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752B"/>
    <w:rsid w:val="00CA0968"/>
    <w:rsid w:val="00CA168E"/>
    <w:rsid w:val="00CB0647"/>
    <w:rsid w:val="00CB1611"/>
    <w:rsid w:val="00CB4236"/>
    <w:rsid w:val="00CC3C2D"/>
    <w:rsid w:val="00CC72A4"/>
    <w:rsid w:val="00CD3153"/>
    <w:rsid w:val="00CD3ED7"/>
    <w:rsid w:val="00CD4C20"/>
    <w:rsid w:val="00CE0A8B"/>
    <w:rsid w:val="00CE7BAE"/>
    <w:rsid w:val="00CF1AB2"/>
    <w:rsid w:val="00CF6810"/>
    <w:rsid w:val="00D06117"/>
    <w:rsid w:val="00D31CC8"/>
    <w:rsid w:val="00D32678"/>
    <w:rsid w:val="00D33B98"/>
    <w:rsid w:val="00D505AB"/>
    <w:rsid w:val="00D521C1"/>
    <w:rsid w:val="00D614A7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7A30"/>
    <w:rsid w:val="00DE10C3"/>
    <w:rsid w:val="00DF4D8A"/>
    <w:rsid w:val="00E007C5"/>
    <w:rsid w:val="00E00DBF"/>
    <w:rsid w:val="00E0213F"/>
    <w:rsid w:val="00E033E0"/>
    <w:rsid w:val="00E1026B"/>
    <w:rsid w:val="00E13CB2"/>
    <w:rsid w:val="00E20C37"/>
    <w:rsid w:val="00E20D89"/>
    <w:rsid w:val="00E23FDC"/>
    <w:rsid w:val="00E322AA"/>
    <w:rsid w:val="00E339AE"/>
    <w:rsid w:val="00E52C57"/>
    <w:rsid w:val="00E57E7D"/>
    <w:rsid w:val="00E84CD8"/>
    <w:rsid w:val="00E90B85"/>
    <w:rsid w:val="00E91679"/>
    <w:rsid w:val="00E92452"/>
    <w:rsid w:val="00E94CC1"/>
    <w:rsid w:val="00E96431"/>
    <w:rsid w:val="00E97CF0"/>
    <w:rsid w:val="00EB0B35"/>
    <w:rsid w:val="00EB7037"/>
    <w:rsid w:val="00EC3039"/>
    <w:rsid w:val="00EC3E86"/>
    <w:rsid w:val="00EC5235"/>
    <w:rsid w:val="00ED6B03"/>
    <w:rsid w:val="00ED7A5B"/>
    <w:rsid w:val="00EF46E2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15BF"/>
    <w:rsid w:val="00F83D11"/>
    <w:rsid w:val="00F921F1"/>
    <w:rsid w:val="00FA0147"/>
    <w:rsid w:val="00FB127E"/>
    <w:rsid w:val="00FB1A35"/>
    <w:rsid w:val="00FB4CD7"/>
    <w:rsid w:val="00FC0804"/>
    <w:rsid w:val="00FC3116"/>
    <w:rsid w:val="00FC3B6D"/>
    <w:rsid w:val="00FC40D7"/>
    <w:rsid w:val="00FD25AE"/>
    <w:rsid w:val="00FD3A4E"/>
    <w:rsid w:val="00FF2582"/>
    <w:rsid w:val="00FF295B"/>
    <w:rsid w:val="00FF3F0C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3E9A85-D43D-46E2-B591-E90E15DEB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Vivek_Gupta_Rev1</cp:lastModifiedBy>
  <cp:revision>7</cp:revision>
  <cp:lastPrinted>2000-02-29T10:31:00Z</cp:lastPrinted>
  <dcterms:created xsi:type="dcterms:W3CDTF">2020-10-19T05:50:00Z</dcterms:created>
  <dcterms:modified xsi:type="dcterms:W3CDTF">2020-11-06T07:49:00Z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9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10" name="_2015_ms_pID_7253432">
    <vt:lpwstr>UA==</vt:lpwstr>
  </property>
</Properties>
</file>